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D974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MABBE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14:paraId="253F1B66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Buxted</w:t>
      </w:r>
      <w:proofErr w:type="spellEnd"/>
      <w:r>
        <w:rPr>
          <w:rFonts w:ascii="Times New Roman" w:hAnsi="Times New Roman" w:cs="Times New Roman"/>
          <w:sz w:val="24"/>
          <w:szCs w:val="24"/>
        </w:rPr>
        <w:t>, Sussex.</w:t>
      </w:r>
    </w:p>
    <w:p w14:paraId="010ACCE2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62AFC1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FD34B0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Feb.1441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Mabbe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Uckfield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conveyed lands and tenements in </w:t>
      </w:r>
    </w:p>
    <w:p w14:paraId="26DB2469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Fletching to Nicholas Cowper(q.v.).</w:t>
      </w:r>
    </w:p>
    <w:p w14:paraId="4010917B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AMS/5790/13)</w:t>
      </w:r>
    </w:p>
    <w:p w14:paraId="56AA0482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7BCD7C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86FB37" w14:textId="77777777" w:rsidR="00CF40E2" w:rsidRDefault="00CF40E2" w:rsidP="00CF4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19465C6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AFDD3" w14:textId="77777777" w:rsidR="00CF40E2" w:rsidRDefault="00CF40E2" w:rsidP="009139A6">
      <w:r>
        <w:separator/>
      </w:r>
    </w:p>
  </w:endnote>
  <w:endnote w:type="continuationSeparator" w:id="0">
    <w:p w14:paraId="38835E57" w14:textId="77777777" w:rsidR="00CF40E2" w:rsidRDefault="00CF40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9F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691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2E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4BE81" w14:textId="77777777" w:rsidR="00CF40E2" w:rsidRDefault="00CF40E2" w:rsidP="009139A6">
      <w:r>
        <w:separator/>
      </w:r>
    </w:p>
  </w:footnote>
  <w:footnote w:type="continuationSeparator" w:id="0">
    <w:p w14:paraId="234DDCA5" w14:textId="77777777" w:rsidR="00CF40E2" w:rsidRDefault="00CF40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76F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755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DD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E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40E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AE16E"/>
  <w15:chartTrackingRefBased/>
  <w15:docId w15:val="{4A8D3EFF-02CB-4516-8513-A24B71FE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2022-03-06T12:57:00Z</dcterms:created>
  <dcterms:modified xsi:type="dcterms:W3CDTF">2022-03-06T12:58:00Z</dcterms:modified>
</cp:coreProperties>
</file>